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BB0E" w14:textId="77777777" w:rsidR="000C6120" w:rsidRPr="00E51633" w:rsidRDefault="000C6120" w:rsidP="00220407">
      <w:pPr>
        <w:ind w:left="7080"/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Formblatt 3</w:t>
      </w:r>
    </w:p>
    <w:p w14:paraId="1D53D95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520CFD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06D1C259" w14:textId="77777777" w:rsidR="000C6120" w:rsidRPr="00E51633" w:rsidRDefault="000C6120" w:rsidP="00220407">
      <w:pPr>
        <w:jc w:val="both"/>
        <w:rPr>
          <w:rFonts w:ascii="Helvetica" w:hAnsi="Helvetica"/>
          <w:b/>
          <w:bCs/>
          <w:szCs w:val="22"/>
        </w:rPr>
      </w:pPr>
      <w:r w:rsidRPr="00E51633">
        <w:rPr>
          <w:rFonts w:ascii="Helvetica" w:hAnsi="Helvetica"/>
          <w:b/>
          <w:bCs/>
          <w:szCs w:val="22"/>
        </w:rPr>
        <w:t>Verzeichnis über die Art und den Umfang der Leistung, für die sich der*die Bieter*</w:t>
      </w:r>
      <w:proofErr w:type="gramStart"/>
      <w:r w:rsidRPr="00E51633">
        <w:rPr>
          <w:rFonts w:ascii="Helvetica" w:hAnsi="Helvetica"/>
          <w:b/>
          <w:bCs/>
          <w:szCs w:val="22"/>
        </w:rPr>
        <w:t>in der Fähigkeiten</w:t>
      </w:r>
      <w:proofErr w:type="gramEnd"/>
      <w:r w:rsidRPr="00E51633">
        <w:rPr>
          <w:rFonts w:ascii="Helvetica" w:hAnsi="Helvetica"/>
          <w:b/>
          <w:bCs/>
          <w:szCs w:val="22"/>
        </w:rPr>
        <w:t xml:space="preserve"> (Mittel/Kapazitäten) anderer Unternehmen bedienen wird</w:t>
      </w:r>
    </w:p>
    <w:p w14:paraId="38198B0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tbl>
      <w:tblPr>
        <w:tblStyle w:val="TableNormal"/>
        <w:tblW w:w="9403" w:type="dxa"/>
        <w:tblInd w:w="1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20"/>
        <w:gridCol w:w="3207"/>
        <w:gridCol w:w="2776"/>
      </w:tblGrid>
      <w:tr w:rsidR="000C6120" w:rsidRPr="00E51633" w14:paraId="76E1F71D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6175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Leistungsbereich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92E7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Beschreibung der Teilleistungen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19A1B" w14:textId="434903BA" w:rsidR="00220407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Name des Nachunternehmers</w:t>
            </w:r>
            <w:r w:rsidR="008E1570" w:rsidRPr="00E51633">
              <w:rPr>
                <w:rFonts w:ascii="Helvetica" w:hAnsi="Helvetica" w:cs="Courier New"/>
                <w:szCs w:val="22"/>
              </w:rPr>
              <w:t xml:space="preserve"> 1)</w:t>
            </w:r>
          </w:p>
        </w:tc>
      </w:tr>
      <w:tr w:rsidR="000C6120" w:rsidRPr="00E51633" w14:paraId="35AD384B" w14:textId="77777777" w:rsidTr="00A40413">
        <w:trPr>
          <w:trHeight w:val="723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16B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7" w:type="dxa"/>
              <w:bottom w:w="80" w:type="dxa"/>
              <w:right w:w="80" w:type="dxa"/>
            </w:tcMar>
          </w:tcPr>
          <w:p w14:paraId="77BF063B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ab/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00C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497343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6E0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327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38A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95E9F49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27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4BA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3F3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2E4F3117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A01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73C4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DEC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734F08BA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0D0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B9C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3CD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D4AA8DC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4B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A98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64F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4753D856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B1D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471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0642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F010F4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243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756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A0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</w:tbl>
    <w:p w14:paraId="46B337B5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646D07B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5CD3BEA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F5E6989" w14:textId="77777777" w:rsidR="00E51633" w:rsidRDefault="00E51633" w:rsidP="000C6120">
      <w:pPr>
        <w:rPr>
          <w:rFonts w:ascii="Helvetica" w:hAnsi="Helvetica"/>
          <w:szCs w:val="22"/>
        </w:rPr>
      </w:pPr>
    </w:p>
    <w:p w14:paraId="3C0BCA66" w14:textId="5DE6EEA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Ort/Datum</w:t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>Rechtsverbindliche Unterschrift/en</w:t>
      </w:r>
    </w:p>
    <w:p w14:paraId="2B6090CF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D874A27" w14:textId="77777777" w:rsidR="008E1570" w:rsidRDefault="008E1570" w:rsidP="000C6120">
      <w:pPr>
        <w:rPr>
          <w:rFonts w:ascii="Helvetica" w:hAnsi="Helvetica"/>
          <w:szCs w:val="22"/>
        </w:rPr>
      </w:pPr>
    </w:p>
    <w:p w14:paraId="1EBADCD5" w14:textId="77777777" w:rsidR="00E51633" w:rsidRPr="00E51633" w:rsidRDefault="00E51633" w:rsidP="000C6120">
      <w:pPr>
        <w:rPr>
          <w:rFonts w:ascii="Helvetica" w:hAnsi="Helvetica"/>
          <w:szCs w:val="22"/>
        </w:rPr>
      </w:pPr>
    </w:p>
    <w:p w14:paraId="2C52F718" w14:textId="77777777" w:rsidR="008E1570" w:rsidRPr="00E51633" w:rsidRDefault="008E1570" w:rsidP="000C6120">
      <w:pPr>
        <w:rPr>
          <w:rFonts w:ascii="Helvetica" w:hAnsi="Helvetica"/>
          <w:szCs w:val="22"/>
        </w:rPr>
      </w:pPr>
    </w:p>
    <w:p w14:paraId="4450BA4A" w14:textId="05DE0DF1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___________________</w:t>
      </w:r>
    </w:p>
    <w:p w14:paraId="68078C4F" w14:textId="7777777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1 Namentliche Benennung der Nachunternehmen ist zu diesem Zeitpunkt noch nicht zwingend erforderlich</w:t>
      </w:r>
    </w:p>
    <w:sectPr w:rsidR="000C6120" w:rsidRPr="00E5163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51837" w14:textId="77777777" w:rsidR="000C6120" w:rsidRDefault="000C6120" w:rsidP="00DD7759">
      <w:r>
        <w:separator/>
      </w:r>
    </w:p>
  </w:endnote>
  <w:endnote w:type="continuationSeparator" w:id="0">
    <w:p w14:paraId="7EBCDB47" w14:textId="77777777" w:rsidR="000C6120" w:rsidRDefault="000C6120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CFA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1DCA9494" w14:textId="77777777" w:rsidTr="5EEBAB04">
      <w:trPr>
        <w:trHeight w:val="300"/>
      </w:trPr>
      <w:tc>
        <w:tcPr>
          <w:tcW w:w="3020" w:type="dxa"/>
        </w:tcPr>
        <w:p w14:paraId="1DBDE06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8567A0E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48952C20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7FB2BA25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4A27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F9E0" w14:textId="77777777" w:rsidR="000C6120" w:rsidRDefault="000C6120" w:rsidP="00DD7759">
      <w:r>
        <w:separator/>
      </w:r>
    </w:p>
  </w:footnote>
  <w:footnote w:type="continuationSeparator" w:id="0">
    <w:p w14:paraId="3530E5B7" w14:textId="77777777" w:rsidR="000C6120" w:rsidRDefault="000C6120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6D56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F835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181195F2" wp14:editId="75B2322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7820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20"/>
    <w:rsid w:val="000332DB"/>
    <w:rsid w:val="00043AE1"/>
    <w:rsid w:val="00047999"/>
    <w:rsid w:val="000560BC"/>
    <w:rsid w:val="00095727"/>
    <w:rsid w:val="000C6120"/>
    <w:rsid w:val="00116DDE"/>
    <w:rsid w:val="0012599C"/>
    <w:rsid w:val="001350B7"/>
    <w:rsid w:val="00192BAE"/>
    <w:rsid w:val="001E2A76"/>
    <w:rsid w:val="001E46FA"/>
    <w:rsid w:val="00220407"/>
    <w:rsid w:val="002E6FE6"/>
    <w:rsid w:val="002F56F9"/>
    <w:rsid w:val="003B048D"/>
    <w:rsid w:val="003C1707"/>
    <w:rsid w:val="00417BD8"/>
    <w:rsid w:val="00441BDA"/>
    <w:rsid w:val="0047178F"/>
    <w:rsid w:val="00487B0C"/>
    <w:rsid w:val="004C5248"/>
    <w:rsid w:val="00582C9C"/>
    <w:rsid w:val="005E0ED3"/>
    <w:rsid w:val="006D5637"/>
    <w:rsid w:val="00701199"/>
    <w:rsid w:val="007754AF"/>
    <w:rsid w:val="0082195D"/>
    <w:rsid w:val="0083330D"/>
    <w:rsid w:val="008B028F"/>
    <w:rsid w:val="008E1570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E51633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5D1C8"/>
  <w15:chartTrackingRefBased/>
  <w15:docId w15:val="{73E50C13-1C4E-594E-9351-D884B1C6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6120"/>
    <w:pPr>
      <w:pBdr>
        <w:top w:val="nil"/>
        <w:left w:val="nil"/>
        <w:bottom w:val="nil"/>
        <w:right w:val="nil"/>
        <w:between w:val="nil"/>
        <w:bar w:val="nil"/>
      </w:pBdr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rsid w:val="000C61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0C6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18" ma:contentTypeDescription="Ein neues Dokument erstellen." ma:contentTypeScope="" ma:versionID="9fe4f44596dc396e00eb3f98ea9f1aa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d7e6fadecc5f16824954842244a6e64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</documentManagement>
</p:properties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5CBEEA-4F4B-4D62-A372-97C531CDE0E7}"/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F3BCB-72C8-4E1D-991C-FD8555DCAAD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2025-01-22T14:33:00Z</dcterms:created>
  <dcterms:modified xsi:type="dcterms:W3CDTF">2025-02-18T09:38:00Z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